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Blaydon and Consett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Blaydon and Consett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Blaydon and Consett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Blaydon and Consett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Blaydon and Consett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Blaydon and Consett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61.3% </w:t>
      </w:r>
      <w:r w:rsidRPr="004747BF">
        <w:rPr>
          <w:rFonts w:ascii="Libre Franklin Light" w:eastAsia="Times New Roman" w:hAnsi="Libre Franklin Light" w:cs="Calibri Light"/>
        </w:rPr>
        <w:t xml:space="preserve">of those respondents classified as PGSI 8+ in Blaydon and Consett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Blaydon and Consett is estimated to be </w:t>
      </w:r>
      <w:r w:rsidRPr="00773DF7">
        <w:rPr>
          <w:rFonts w:ascii="Libre Franklin Light" w:eastAsia="Times New Roman" w:hAnsi="Libre Franklin Light" w:cs="Calibri Light"/>
          <w:b/>
          <w:bCs/>
          <w:color w:val="C45911" w:themeColor="accent2" w:themeShade="BF"/>
        </w:rPr>
        <w:t xml:space="preserve">£1,800,285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Blaydon and Consett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Blaydon and Consett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Blaydon and Consett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Blaydon and Consett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ydon and Conset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Blaydon and Consett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ydon and Conset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Blaydon and Consett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Blaydon and Consett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ydon and Conset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Blaydon and Consett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Blaydon and Consett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Blaydon and Consett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Blaydon and Consett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Blaydon and Consett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Blaydon and Consett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£1,800,285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Blaydon and Consett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£29,324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£606,430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£43,443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£1,086,470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£1,800,285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Blaydon and Consett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Blaydon and Consett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Blaydon and Consett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Blaydon and Consett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Blaydon and Consett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Blaydon and Consett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Blaydon and Consett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Blaydon and Consett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Blaydon and Consett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Blaydon and Consett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Blaydon and Consett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Blaydon and Consett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003D074-CFF1-46FA-9B27-35CCE9D53A2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